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C3898" w14:textId="77D2BD15" w:rsidR="00D47896" w:rsidRDefault="00D47896" w:rsidP="00D4789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 w:rsidR="00020F36">
        <w:rPr>
          <w:rFonts w:asciiTheme="minorHAnsi" w:hAnsiTheme="minorHAnsi" w:cstheme="minorHAnsi"/>
          <w:sz w:val="20"/>
          <w:szCs w:val="20"/>
        </w:rPr>
        <w:t>C</w:t>
      </w:r>
    </w:p>
    <w:p w14:paraId="6AACC397" w14:textId="77777777" w:rsidR="001D2546" w:rsidRPr="001D2546" w:rsidRDefault="001D2546" w:rsidP="001D254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1D2546" w14:paraId="33E6BBF7" w14:textId="77777777" w:rsidTr="00C04850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0349" w14:textId="77777777" w:rsidR="001D2546" w:rsidRDefault="001D2546" w:rsidP="00C0485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14:paraId="56F1F0B8" w14:textId="77777777" w:rsidR="001D2546" w:rsidRDefault="001D2546" w:rsidP="00C0485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Tenderer</w:t>
            </w:r>
          </w:p>
          <w:p w14:paraId="1AAC9D96" w14:textId="77777777" w:rsidR="001D2546" w:rsidRDefault="001D2546" w:rsidP="00C0485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332422870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35B1" w14:textId="77777777" w:rsidR="001D2546" w:rsidRDefault="001D2546" w:rsidP="00C0485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332422870"/>
          </w:p>
        </w:tc>
      </w:tr>
    </w:tbl>
    <w:p w14:paraId="5267F1A6" w14:textId="77777777" w:rsidR="00E3019F" w:rsidRPr="002D4F51" w:rsidRDefault="00E3019F" w:rsidP="00E3019F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78AE5228" w14:textId="77777777" w:rsidR="00E3019F" w:rsidRPr="002D4F51" w:rsidRDefault="00E3019F" w:rsidP="00E3019F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5292B51A" w14:textId="68F3F3E5" w:rsidR="00E3019F" w:rsidRPr="002D4F51" w:rsidRDefault="00E3019F" w:rsidP="00E3019F">
      <w:pPr>
        <w:contextualSpacing/>
        <w:jc w:val="center"/>
        <w:rPr>
          <w:rFonts w:asciiTheme="minorHAnsi" w:hAnsiTheme="minorHAnsi" w:cstheme="minorHAnsi"/>
          <w:b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b/>
          <w:bCs/>
          <w:noProof w:val="0"/>
          <w:sz w:val="20"/>
          <w:szCs w:val="20"/>
          <w:lang w:val="en-GB"/>
        </w:rPr>
        <w:t>PRO-FORMA INVOICE FOR SET C</w:t>
      </w:r>
    </w:p>
    <w:p w14:paraId="613A87ED" w14:textId="77777777" w:rsidR="00E3019F" w:rsidRDefault="00E3019F" w:rsidP="00E3019F">
      <w:pPr>
        <w:rPr>
          <w:rFonts w:asciiTheme="minorHAnsi" w:hAnsiTheme="minorHAnsi"/>
          <w:sz w:val="20"/>
          <w:szCs w:val="20"/>
        </w:rPr>
      </w:pPr>
    </w:p>
    <w:p w14:paraId="1D7D7501" w14:textId="77777777" w:rsidR="00E3019F" w:rsidRPr="00B1604C" w:rsidRDefault="00E3019F" w:rsidP="00E3019F">
      <w:pPr>
        <w:rPr>
          <w:rFonts w:asciiTheme="minorHAnsi" w:hAnsiTheme="minorHAnsi"/>
          <w:sz w:val="20"/>
          <w:szCs w:val="20"/>
        </w:rPr>
      </w:pPr>
    </w:p>
    <w:p w14:paraId="70FE5C09" w14:textId="344FBBF1" w:rsidR="00E3019F" w:rsidRDefault="00E3019F" w:rsidP="00E3019F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1419D4">
        <w:rPr>
          <w:rFonts w:asciiTheme="minorHAnsi" w:hAnsiTheme="minorHAnsi" w:cstheme="minorHAnsi"/>
          <w:sz w:val="20"/>
          <w:szCs w:val="20"/>
        </w:rPr>
        <w:t>THE SUBJECT OF THE PUBLIC PROCUREMENT: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CONSULTING, SUPPORT AND REVISION IN THE PROCESS OF AWARDING RADIO FREQUENCIES IN THE 700 </w:t>
      </w:r>
      <w:r w:rsidR="00F0065D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1500 </w:t>
      </w:r>
      <w:r w:rsidR="00F0065D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2100 </w:t>
      </w:r>
      <w:r w:rsidR="00F0065D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2300 </w:t>
      </w:r>
      <w:r w:rsidR="00F0065D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, 3600 </w:t>
      </w:r>
      <w:r w:rsidR="00F0065D">
        <w:rPr>
          <w:rFonts w:asciiTheme="minorHAnsi" w:hAnsiTheme="minorHAnsi" w:cstheme="minorHAnsi"/>
          <w:b/>
          <w:sz w:val="20"/>
          <w:szCs w:val="20"/>
        </w:rPr>
        <w:t>MHz</w:t>
      </w:r>
      <w:r w:rsidRPr="001419D4">
        <w:rPr>
          <w:rFonts w:asciiTheme="minorHAnsi" w:hAnsiTheme="minorHAnsi" w:cstheme="minorHAnsi"/>
          <w:b/>
          <w:sz w:val="20"/>
          <w:szCs w:val="20"/>
        </w:rPr>
        <w:t xml:space="preserve"> AND 26 GHZ RADIO FREQUENCY BANDS</w:t>
      </w:r>
    </w:p>
    <w:p w14:paraId="49D7AF18" w14:textId="4A3EE5ED" w:rsidR="00380F7A" w:rsidRDefault="00380F7A" w:rsidP="00D47896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77"/>
        <w:gridCol w:w="725"/>
        <w:gridCol w:w="833"/>
        <w:gridCol w:w="1563"/>
        <w:gridCol w:w="1395"/>
      </w:tblGrid>
      <w:tr w:rsidR="00E3019F" w:rsidRPr="008A4B5D" w14:paraId="2EEC603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F2F2F2" w:themeFill="background1" w:themeFillShade="F2"/>
            <w:vAlign w:val="center"/>
            <w:hideMark/>
          </w:tcPr>
          <w:p w14:paraId="2F33E517" w14:textId="7B483C17" w:rsidR="00E3019F" w:rsidRPr="008A4B5D" w:rsidRDefault="00E3019F" w:rsidP="00E3019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No.</w:t>
            </w:r>
          </w:p>
        </w:tc>
        <w:tc>
          <w:tcPr>
            <w:tcW w:w="2239" w:type="pct"/>
            <w:shd w:val="clear" w:color="auto" w:fill="F2F2F2" w:themeFill="background1" w:themeFillShade="F2"/>
            <w:vAlign w:val="center"/>
            <w:hideMark/>
          </w:tcPr>
          <w:p w14:paraId="74E86FEE" w14:textId="45BCFDAE" w:rsidR="00E3019F" w:rsidRPr="008A4B5D" w:rsidRDefault="00E3019F" w:rsidP="00E3019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Description of services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  <w:hideMark/>
          </w:tcPr>
          <w:p w14:paraId="141AEFBB" w14:textId="47BB02DB" w:rsidR="00E3019F" w:rsidRPr="008A4B5D" w:rsidRDefault="00E3019F" w:rsidP="00E3019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UNIT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14:paraId="686B8C8F" w14:textId="221ECED5" w:rsidR="00E3019F" w:rsidRPr="008A4B5D" w:rsidRDefault="00E3019F" w:rsidP="00E3019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Amount</w:t>
            </w:r>
          </w:p>
        </w:tc>
        <w:tc>
          <w:tcPr>
            <w:tcW w:w="885" w:type="pct"/>
            <w:shd w:val="clear" w:color="auto" w:fill="F2F2F2" w:themeFill="background1" w:themeFillShade="F2"/>
            <w:vAlign w:val="center"/>
            <w:hideMark/>
          </w:tcPr>
          <w:p w14:paraId="00FC2990" w14:textId="57642177" w:rsidR="00E3019F" w:rsidRPr="008A4B5D" w:rsidRDefault="00E3019F" w:rsidP="00E3019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Price per unit excl. VAT</w:t>
            </w:r>
          </w:p>
        </w:tc>
        <w:tc>
          <w:tcPr>
            <w:tcW w:w="791" w:type="pct"/>
            <w:shd w:val="clear" w:color="auto" w:fill="F2F2F2" w:themeFill="background1" w:themeFillShade="F2"/>
            <w:vAlign w:val="center"/>
            <w:hideMark/>
          </w:tcPr>
          <w:p w14:paraId="4C81E99F" w14:textId="2FBC1716" w:rsidR="00E3019F" w:rsidRPr="008A4B5D" w:rsidRDefault="00E3019F" w:rsidP="00E3019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Price excl. VAT</w:t>
            </w:r>
          </w:p>
        </w:tc>
      </w:tr>
      <w:tr w:rsidR="00615ABF" w:rsidRPr="008A4B5D" w14:paraId="6DED80FD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  <w:hideMark/>
          </w:tcPr>
          <w:p w14:paraId="06822D84" w14:textId="77777777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D195" w14:textId="343C899A" w:rsidR="00615ABF" w:rsidRPr="008A4B5D" w:rsidRDefault="00E3019F" w:rsidP="00983D4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4F51">
              <w:rPr>
                <w:rFonts w:asciiTheme="minorHAnsi" w:hAnsiTheme="minorHAnsi"/>
                <w:noProof w:val="0"/>
                <w:color w:val="000000"/>
                <w:sz w:val="20"/>
                <w:szCs w:val="20"/>
                <w:lang w:val="en-GB"/>
              </w:rPr>
              <w:t>Testing and verification of the electronic auction system</w:t>
            </w:r>
            <w:r w:rsidR="00CC594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(in accordance with description from Technical specifications)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68D" w14:textId="0E2C0EBB" w:rsidR="00615ABF" w:rsidRPr="008A4B5D" w:rsidRDefault="00E3019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D565" w14:textId="064D0C06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permStart w:id="155347107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6A0A" w14:textId="5FBEF81B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5347107"/>
          </w:p>
        </w:tc>
        <w:permStart w:id="22082303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0EF7879" w14:textId="06BAF7EB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20823036"/>
          </w:p>
        </w:tc>
      </w:tr>
      <w:tr w:rsidR="00615ABF" w:rsidRPr="008A4B5D" w14:paraId="6132F34B" w14:textId="77777777" w:rsidTr="00615ABF">
        <w:trPr>
          <w:trHeight w:val="567"/>
          <w:jc w:val="center"/>
        </w:trPr>
        <w:tc>
          <w:tcPr>
            <w:tcW w:w="193" w:type="pct"/>
            <w:shd w:val="clear" w:color="auto" w:fill="auto"/>
            <w:vAlign w:val="center"/>
          </w:tcPr>
          <w:p w14:paraId="2FB430E3" w14:textId="19304563" w:rsidR="00615ABF" w:rsidRPr="008A4B5D" w:rsidRDefault="00615ABF" w:rsidP="00983D4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4416B" w14:textId="332D3D9C" w:rsidR="00615ABF" w:rsidRPr="008A4B5D" w:rsidRDefault="00E3019F" w:rsidP="00CC594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D4F51">
              <w:rPr>
                <w:rFonts w:asciiTheme="minorHAnsi" w:hAnsiTheme="minorHAnsi"/>
                <w:noProof w:val="0"/>
                <w:color w:val="000000"/>
                <w:sz w:val="20"/>
                <w:szCs w:val="20"/>
                <w:lang w:val="en-GB"/>
              </w:rPr>
              <w:t>Additional services (if needed)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6E41" w14:textId="03BA22B5" w:rsidR="00615ABF" w:rsidRPr="008A4B5D" w:rsidRDefault="00E3019F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78EC" w14:textId="02C01176" w:rsidR="00615ABF" w:rsidRPr="008A4B5D" w:rsidRDefault="00020F36" w:rsidP="00983D4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permStart w:id="1332094880" w:edGrp="everyone"/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D040" w14:textId="43056EF1" w:rsidR="00615ABF" w:rsidRPr="008A4B5D" w:rsidRDefault="00615ABF" w:rsidP="00615ABF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32094880"/>
          </w:p>
        </w:tc>
        <w:permStart w:id="1118967246" w:edGrp="everyone"/>
        <w:tc>
          <w:tcPr>
            <w:tcW w:w="79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8C74F" w14:textId="6C32C0D2" w:rsidR="00615ABF" w:rsidRPr="008A4B5D" w:rsidRDefault="00615ABF" w:rsidP="00380F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8967246"/>
          </w:p>
        </w:tc>
      </w:tr>
      <w:tr w:rsidR="00380F7A" w:rsidRPr="008A4B5D" w:rsidDel="00C47BE9" w14:paraId="083FB9A8" w14:textId="77777777" w:rsidTr="00615ABF">
        <w:trPr>
          <w:trHeight w:val="567"/>
          <w:jc w:val="center"/>
        </w:trPr>
        <w:tc>
          <w:tcPr>
            <w:tcW w:w="4209" w:type="pct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8E03E" w14:textId="07AE4D96" w:rsidR="00380F7A" w:rsidRPr="008A4B5D" w:rsidDel="00C47BE9" w:rsidRDefault="00E3019F" w:rsidP="00983D4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 price in EUR excl. VAT</w:t>
            </w:r>
          </w:p>
        </w:tc>
        <w:permStart w:id="1031567446" w:edGrp="everyone"/>
        <w:tc>
          <w:tcPr>
            <w:tcW w:w="79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F9478" w14:textId="04B3BD8C" w:rsidR="00380F7A" w:rsidRPr="008A4B5D" w:rsidDel="00C47BE9" w:rsidRDefault="00380F7A" w:rsidP="00380F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1567446"/>
          </w:p>
        </w:tc>
      </w:tr>
    </w:tbl>
    <w:p w14:paraId="0461FF46" w14:textId="77777777" w:rsidR="00D47896" w:rsidRDefault="00D47896" w:rsidP="00D47896">
      <w:pPr>
        <w:rPr>
          <w:rFonts w:asciiTheme="minorHAnsi" w:hAnsiTheme="minorHAnsi"/>
          <w:sz w:val="20"/>
          <w:szCs w:val="20"/>
        </w:rPr>
      </w:pPr>
    </w:p>
    <w:p w14:paraId="3E8AD062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6E692307" w14:textId="77777777" w:rsidR="00D47896" w:rsidRPr="00DC3218" w:rsidRDefault="00D47896" w:rsidP="00D47896">
      <w:pPr>
        <w:rPr>
          <w:rFonts w:asciiTheme="minorHAnsi" w:hAnsiTheme="minorHAnsi"/>
          <w:sz w:val="20"/>
          <w:szCs w:val="20"/>
        </w:rPr>
      </w:pPr>
    </w:p>
    <w:p w14:paraId="757C794A" w14:textId="6A239695" w:rsidR="00E3019F" w:rsidRPr="002D4F51" w:rsidRDefault="00E3019F" w:rsidP="00E3019F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>Place and date: ____________________</w:t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  <w:t>Tenderer’s signature</w:t>
      </w:r>
    </w:p>
    <w:p w14:paraId="4345FF9C" w14:textId="77777777" w:rsidR="00E3019F" w:rsidRPr="002D4F51" w:rsidRDefault="00E3019F" w:rsidP="00E3019F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6F6BDF4E" w14:textId="77777777" w:rsidR="00E3019F" w:rsidRPr="002D4F51" w:rsidRDefault="00E3019F" w:rsidP="00E3019F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>___________________________</w:t>
      </w:r>
    </w:p>
    <w:p w14:paraId="046BDC82" w14:textId="1B1AFD84" w:rsidR="00D47896" w:rsidRPr="00B1604C" w:rsidRDefault="00D47896" w:rsidP="00E3019F">
      <w:pPr>
        <w:contextualSpacing/>
        <w:rPr>
          <w:rFonts w:asciiTheme="minorHAnsi" w:hAnsiTheme="minorHAnsi" w:cstheme="minorHAnsi"/>
          <w:sz w:val="20"/>
          <w:szCs w:val="20"/>
        </w:rPr>
      </w:pPr>
    </w:p>
    <w:sectPr w:rsidR="00D47896" w:rsidRPr="00B1604C" w:rsidSect="00E04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5BF8A" w14:textId="77777777" w:rsidR="0035279E" w:rsidRDefault="0035279E" w:rsidP="00184F9B">
      <w:r>
        <w:separator/>
      </w:r>
    </w:p>
  </w:endnote>
  <w:endnote w:type="continuationSeparator" w:id="0">
    <w:p w14:paraId="32F14E8D" w14:textId="77777777" w:rsidR="0035279E" w:rsidRDefault="0035279E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C34F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76A9721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97AC676" wp14:editId="461C530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E6F337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346FE8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47896"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DB79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47AA8CFC" wp14:editId="74EF7E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73915D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13C4791E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313D61CF" w14:textId="77777777" w:rsidTr="003860AC">
      <w:tc>
        <w:tcPr>
          <w:tcW w:w="4535" w:type="dxa"/>
        </w:tcPr>
        <w:p w14:paraId="7367244D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6E884D9" w14:textId="11DBF616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80F7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ADE0809" w14:textId="77777777"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957" w14:textId="77777777"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2C45F1B" wp14:editId="328166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82AD50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FB7913C" w14:textId="77777777"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F491AF0" w14:textId="77777777" w:rsidTr="003860AC">
      <w:tc>
        <w:tcPr>
          <w:tcW w:w="4535" w:type="dxa"/>
        </w:tcPr>
        <w:p w14:paraId="704B986A" w14:textId="77777777"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F2310D2" w14:textId="7CFD1E7B"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02F0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02F0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29B2A13" w14:textId="77777777"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3A584" w14:textId="77777777" w:rsidR="0035279E" w:rsidRDefault="0035279E" w:rsidP="00184F9B">
      <w:r>
        <w:separator/>
      </w:r>
    </w:p>
  </w:footnote>
  <w:footnote w:type="continuationSeparator" w:id="0">
    <w:p w14:paraId="4FA31173" w14:textId="77777777" w:rsidR="0035279E" w:rsidRDefault="0035279E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A78F8" w14:textId="77777777" w:rsidR="003B0F4B" w:rsidRDefault="00DC463A" w:rsidP="003B0F4B">
    <w:pPr>
      <w:pStyle w:val="Glava"/>
      <w:ind w:left="-1560"/>
    </w:pPr>
    <w:r>
      <w:drawing>
        <wp:inline distT="0" distB="0" distL="0" distR="0" wp14:anchorId="0813AF38" wp14:editId="7635B28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31E27" w14:textId="77777777" w:rsidR="009F2DC5" w:rsidRDefault="00E37317" w:rsidP="007109AE">
    <w:pPr>
      <w:pStyle w:val="Glava"/>
      <w:ind w:left="-1560"/>
    </w:pPr>
    <w:r w:rsidRPr="00376972">
      <w:drawing>
        <wp:inline distT="0" distB="0" distL="0" distR="0" wp14:anchorId="050F1EA5" wp14:editId="30175092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8A51F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181EC" w14:textId="77777777" w:rsidR="009C77A1" w:rsidRDefault="009C77A1" w:rsidP="009C77A1">
    <w:pPr>
      <w:pStyle w:val="Glava"/>
      <w:ind w:left="-1560"/>
    </w:pPr>
    <w:r>
      <w:drawing>
        <wp:inline distT="0" distB="0" distL="0" distR="0" wp14:anchorId="22C2D49F" wp14:editId="276397D4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ZF0eIeaGai6du4hALJg9CN4wp8QSAVGHwhY9LpgwxkYZ6e63bz0rrlOMQTGbB8r49CBDlPVn5S+avY9XK7h4/Q==" w:salt="IeL3WC1MzGiPfaShTXwQK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96"/>
    <w:rsid w:val="00020F36"/>
    <w:rsid w:val="00076240"/>
    <w:rsid w:val="00093501"/>
    <w:rsid w:val="00096860"/>
    <w:rsid w:val="000D3E31"/>
    <w:rsid w:val="000D77F4"/>
    <w:rsid w:val="000E6310"/>
    <w:rsid w:val="000F2C1E"/>
    <w:rsid w:val="001012AF"/>
    <w:rsid w:val="00101985"/>
    <w:rsid w:val="001025FA"/>
    <w:rsid w:val="00120C43"/>
    <w:rsid w:val="0015003B"/>
    <w:rsid w:val="00165089"/>
    <w:rsid w:val="00180C7D"/>
    <w:rsid w:val="00184F9B"/>
    <w:rsid w:val="001C1C50"/>
    <w:rsid w:val="001D2546"/>
    <w:rsid w:val="001D4243"/>
    <w:rsid w:val="001F3348"/>
    <w:rsid w:val="001F5FC4"/>
    <w:rsid w:val="002235DF"/>
    <w:rsid w:val="00246A5A"/>
    <w:rsid w:val="00264F3C"/>
    <w:rsid w:val="00264FF8"/>
    <w:rsid w:val="00265280"/>
    <w:rsid w:val="002F6DF3"/>
    <w:rsid w:val="00310640"/>
    <w:rsid w:val="0035279E"/>
    <w:rsid w:val="00353D6D"/>
    <w:rsid w:val="003614DA"/>
    <w:rsid w:val="0037751A"/>
    <w:rsid w:val="00380F7A"/>
    <w:rsid w:val="0038141A"/>
    <w:rsid w:val="00384FD4"/>
    <w:rsid w:val="00390988"/>
    <w:rsid w:val="003A3893"/>
    <w:rsid w:val="003B0F4B"/>
    <w:rsid w:val="003B53DB"/>
    <w:rsid w:val="003D0D7E"/>
    <w:rsid w:val="003F0047"/>
    <w:rsid w:val="003F4AA2"/>
    <w:rsid w:val="00415676"/>
    <w:rsid w:val="004262E9"/>
    <w:rsid w:val="004B606A"/>
    <w:rsid w:val="004E2E3C"/>
    <w:rsid w:val="004F20FD"/>
    <w:rsid w:val="004F54F2"/>
    <w:rsid w:val="00512423"/>
    <w:rsid w:val="00553423"/>
    <w:rsid w:val="00555C4D"/>
    <w:rsid w:val="00566619"/>
    <w:rsid w:val="005A6830"/>
    <w:rsid w:val="005B2EBD"/>
    <w:rsid w:val="005B6811"/>
    <w:rsid w:val="005D04E1"/>
    <w:rsid w:val="005E4054"/>
    <w:rsid w:val="005E5093"/>
    <w:rsid w:val="005E671E"/>
    <w:rsid w:val="006129BD"/>
    <w:rsid w:val="00615ABF"/>
    <w:rsid w:val="00632D38"/>
    <w:rsid w:val="00671759"/>
    <w:rsid w:val="00687FBF"/>
    <w:rsid w:val="006A61D4"/>
    <w:rsid w:val="006B31FC"/>
    <w:rsid w:val="0070416A"/>
    <w:rsid w:val="0070618B"/>
    <w:rsid w:val="007109AE"/>
    <w:rsid w:val="00790DD2"/>
    <w:rsid w:val="007B3209"/>
    <w:rsid w:val="007C0A5F"/>
    <w:rsid w:val="007C6B47"/>
    <w:rsid w:val="007E7276"/>
    <w:rsid w:val="007F0A1A"/>
    <w:rsid w:val="007F17B6"/>
    <w:rsid w:val="00806C16"/>
    <w:rsid w:val="00842478"/>
    <w:rsid w:val="00852766"/>
    <w:rsid w:val="008A4B5D"/>
    <w:rsid w:val="008C58F8"/>
    <w:rsid w:val="008D16F8"/>
    <w:rsid w:val="00905A78"/>
    <w:rsid w:val="009063F0"/>
    <w:rsid w:val="00923A77"/>
    <w:rsid w:val="00994947"/>
    <w:rsid w:val="00995C01"/>
    <w:rsid w:val="009B016A"/>
    <w:rsid w:val="009B0FD1"/>
    <w:rsid w:val="009C77A1"/>
    <w:rsid w:val="009E2021"/>
    <w:rsid w:val="009F1C19"/>
    <w:rsid w:val="009F2DC5"/>
    <w:rsid w:val="00A24E80"/>
    <w:rsid w:val="00A30E8B"/>
    <w:rsid w:val="00A34F26"/>
    <w:rsid w:val="00A80851"/>
    <w:rsid w:val="00AA618B"/>
    <w:rsid w:val="00AA77E5"/>
    <w:rsid w:val="00AB1298"/>
    <w:rsid w:val="00AC2EF7"/>
    <w:rsid w:val="00AE57F7"/>
    <w:rsid w:val="00AF47AB"/>
    <w:rsid w:val="00B15C94"/>
    <w:rsid w:val="00B5599B"/>
    <w:rsid w:val="00B7189A"/>
    <w:rsid w:val="00BC78F1"/>
    <w:rsid w:val="00BE4DED"/>
    <w:rsid w:val="00C3699C"/>
    <w:rsid w:val="00C72012"/>
    <w:rsid w:val="00C86C9B"/>
    <w:rsid w:val="00C96519"/>
    <w:rsid w:val="00C96E02"/>
    <w:rsid w:val="00CC594A"/>
    <w:rsid w:val="00CE5633"/>
    <w:rsid w:val="00D0250F"/>
    <w:rsid w:val="00D10C96"/>
    <w:rsid w:val="00D26294"/>
    <w:rsid w:val="00D3352A"/>
    <w:rsid w:val="00D47896"/>
    <w:rsid w:val="00D52239"/>
    <w:rsid w:val="00D56DCB"/>
    <w:rsid w:val="00D60F2E"/>
    <w:rsid w:val="00D670DD"/>
    <w:rsid w:val="00D7103A"/>
    <w:rsid w:val="00D76C90"/>
    <w:rsid w:val="00D83425"/>
    <w:rsid w:val="00D93B03"/>
    <w:rsid w:val="00DA68E6"/>
    <w:rsid w:val="00DB1875"/>
    <w:rsid w:val="00DC463A"/>
    <w:rsid w:val="00DD7A47"/>
    <w:rsid w:val="00DF0FFA"/>
    <w:rsid w:val="00E04824"/>
    <w:rsid w:val="00E2312B"/>
    <w:rsid w:val="00E3019F"/>
    <w:rsid w:val="00E37317"/>
    <w:rsid w:val="00E439B6"/>
    <w:rsid w:val="00E728B1"/>
    <w:rsid w:val="00E9442B"/>
    <w:rsid w:val="00ED3012"/>
    <w:rsid w:val="00ED7BC0"/>
    <w:rsid w:val="00EF24B7"/>
    <w:rsid w:val="00EF5954"/>
    <w:rsid w:val="00F00295"/>
    <w:rsid w:val="00F0065D"/>
    <w:rsid w:val="00F02F0C"/>
    <w:rsid w:val="00F103CF"/>
    <w:rsid w:val="00F2173D"/>
    <w:rsid w:val="00F42929"/>
    <w:rsid w:val="00F53CE8"/>
    <w:rsid w:val="00F813F1"/>
    <w:rsid w:val="00F90370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4BDC7D"/>
  <w15:docId w15:val="{98D6F6E7-6743-4137-AC8C-1A90CB0C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47896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D478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4789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F54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54F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54F2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54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54F2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5C9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5C94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5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AKOS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4E2F2-21A6-47B7-9FCA-5533BF46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3</TotalTime>
  <Pages>1</Pages>
  <Words>113</Words>
  <Characters>646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8</cp:revision>
  <cp:lastPrinted>2014-01-22T09:33:00Z</cp:lastPrinted>
  <dcterms:created xsi:type="dcterms:W3CDTF">2019-04-17T14:43:00Z</dcterms:created>
  <dcterms:modified xsi:type="dcterms:W3CDTF">2019-05-17T09:44:00Z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